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74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2" o:spid="_x0000_i1076" type="#_x0000_t75" alt="Image00052.jpg" style="width:782.25pt;height:48.7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16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12E1" w:rsidRPr="0088017A" w:rsidRDefault="007612E1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017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2E1" w:rsidRPr="0088017A" w:rsidRDefault="007612E1">
            <w:pPr>
              <w:jc w:val="both"/>
            </w:pPr>
            <w:r w:rsidRPr="0088017A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12E1" w:rsidRPr="0088017A" w:rsidRDefault="007612E1"/>
        </w:tc>
      </w:tr>
      <w:tr w:rsidR="007612E1" w:rsidRPr="0088017A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2150" w:type="dxa"/>
            <w:tcBorders>
              <w:top w:val="single" w:sz="4" w:space="0" w:color="000000"/>
            </w:tcBorders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1432"/>
        </w:trPr>
        <w:tc>
          <w:tcPr>
            <w:tcW w:w="13425" w:type="dxa"/>
          </w:tcPr>
          <w:p w:rsidR="007612E1" w:rsidRPr="0088017A" w:rsidRDefault="007612E1"/>
        </w:tc>
        <w:tc>
          <w:tcPr>
            <w:tcW w:w="2150" w:type="dxa"/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1433"/>
        </w:trPr>
        <w:tc>
          <w:tcPr>
            <w:tcW w:w="13425" w:type="dxa"/>
          </w:tcPr>
          <w:p w:rsidR="007612E1" w:rsidRPr="0088017A" w:rsidRDefault="007612E1"/>
        </w:tc>
        <w:tc>
          <w:tcPr>
            <w:tcW w:w="2150" w:type="dxa"/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1433"/>
        </w:trPr>
        <w:tc>
          <w:tcPr>
            <w:tcW w:w="13425" w:type="dxa"/>
          </w:tcPr>
          <w:p w:rsidR="007612E1" w:rsidRPr="0088017A" w:rsidRDefault="007612E1"/>
        </w:tc>
        <w:tc>
          <w:tcPr>
            <w:tcW w:w="2150" w:type="dxa"/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1433"/>
        </w:trPr>
        <w:tc>
          <w:tcPr>
            <w:tcW w:w="13425" w:type="dxa"/>
          </w:tcPr>
          <w:p w:rsidR="007612E1" w:rsidRPr="0088017A" w:rsidRDefault="007612E1"/>
        </w:tc>
        <w:tc>
          <w:tcPr>
            <w:tcW w:w="2150" w:type="dxa"/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831"/>
        </w:trPr>
        <w:tc>
          <w:tcPr>
            <w:tcW w:w="13425" w:type="dxa"/>
          </w:tcPr>
          <w:p w:rsidR="007612E1" w:rsidRPr="0088017A" w:rsidRDefault="007612E1"/>
        </w:tc>
        <w:tc>
          <w:tcPr>
            <w:tcW w:w="2150" w:type="dxa"/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817"/>
        </w:trPr>
        <w:tc>
          <w:tcPr>
            <w:tcW w:w="13425" w:type="dxa"/>
          </w:tcPr>
          <w:p w:rsidR="007612E1" w:rsidRPr="0088017A" w:rsidRDefault="007612E1"/>
        </w:tc>
        <w:tc>
          <w:tcPr>
            <w:tcW w:w="2150" w:type="dxa"/>
          </w:tcPr>
          <w:p w:rsidR="007612E1" w:rsidRPr="0088017A" w:rsidRDefault="007612E1"/>
        </w:tc>
        <w:tc>
          <w:tcPr>
            <w:tcW w:w="57" w:type="dxa"/>
          </w:tcPr>
          <w:p w:rsidR="007612E1" w:rsidRPr="0088017A" w:rsidRDefault="007612E1"/>
        </w:tc>
      </w:tr>
      <w:tr w:rsidR="007612E1" w:rsidRPr="0088017A">
        <w:trPr>
          <w:trHeight w:hRule="exact" w:val="444"/>
        </w:trPr>
        <w:tc>
          <w:tcPr>
            <w:tcW w:w="13425" w:type="dxa"/>
          </w:tcPr>
          <w:p w:rsidR="007612E1" w:rsidRPr="0088017A" w:rsidRDefault="007612E1"/>
        </w:tc>
        <w:tc>
          <w:tcPr>
            <w:tcW w:w="2150" w:type="dxa"/>
            <w:shd w:val="clear" w:color="auto" w:fill="FFFFFF"/>
          </w:tcPr>
          <w:p w:rsidR="007612E1" w:rsidRPr="0088017A" w:rsidRDefault="007612E1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8017A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7612E1" w:rsidRPr="0088017A" w:rsidRDefault="007612E1"/>
        </w:tc>
      </w:tr>
    </w:tbl>
    <w:p w:rsidR="007612E1" w:rsidRDefault="007612E1"/>
    <w:sectPr w:rsidR="007612E1" w:rsidSect="00336582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582"/>
    <w:rsid w:val="00336582"/>
    <w:rsid w:val="0053744F"/>
    <w:rsid w:val="007612E1"/>
    <w:rsid w:val="0088017A"/>
    <w:rsid w:val="00F42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582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2012-01-30T08:23:00Z</dcterms:created>
  <dcterms:modified xsi:type="dcterms:W3CDTF">2012-01-30T08:23:00Z</dcterms:modified>
</cp:coreProperties>
</file>